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D160F" w14:textId="480AC4B6" w:rsidR="00535962" w:rsidRPr="00F7167E" w:rsidRDefault="00AE4FB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64D9D99B" wp14:editId="0150944D">
                <wp:simplePos x="0" y="0"/>
                <wp:positionH relativeFrom="column">
                  <wp:posOffset>7086600</wp:posOffset>
                </wp:positionH>
                <wp:positionV relativeFrom="paragraph">
                  <wp:posOffset>-619125</wp:posOffset>
                </wp:positionV>
                <wp:extent cx="2117090" cy="981075"/>
                <wp:effectExtent l="0" t="0" r="16510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17090" cy="9810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0"/>
                            <a:ext cx="2413" cy="818"/>
                            <a:chOff x="9151" y="720"/>
                            <a:chExt cx="2009" cy="761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89" y="1127"/>
                              <a:ext cx="1678" cy="35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2FB7024" w14:textId="7810D482" w:rsidR="00DB32FF" w:rsidRPr="00DB32FF" w:rsidRDefault="00DB32FF" w:rsidP="00DB32FF">
                                    <w:r w:rsidRPr="00DB32FF">
                                      <w:rPr>
                                        <w:rStyle w:val="Style2"/>
                                      </w:rPr>
                                      <w:t>MOPC-</w:t>
                                    </w:r>
                                    <w:r w:rsidR="00E33CE0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9850C1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E33CE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D1E5F">
                                      <w:rPr>
                                        <w:rStyle w:val="Style2"/>
                                      </w:rPr>
                                      <w:t>35</w:t>
                                    </w:r>
                                  </w:p>
                                </w:sdtContent>
                              </w:sdt>
                              <w:p w14:paraId="1309E508" w14:textId="77777777" w:rsidR="009305ED" w:rsidRPr="00535962" w:rsidRDefault="009305ED" w:rsidP="009305ED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0B08D2" w14:textId="77777777" w:rsidR="009305ED" w:rsidRPr="00535962" w:rsidRDefault="009305ED" w:rsidP="009305E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D9D99B" id="Group 21" o:spid="_x0000_s1026" style="position:absolute;margin-left:558pt;margin-top:-48.75pt;width:166.7pt;height:77.25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wePfwMAAMYMAAAOAAAAZHJzL2Uyb0RvYy54bWzUV9tu3DYQfS/QfyD4XkvUrvYiWDZcJzYK&#10;uE2QpB/AlagLKpEqybXkfn1nSEm76yQo6lvRfRBIDjkcnplzyD2/HNqG3AttaiVTys5CSoTMVF7L&#10;MqW/f7n5aUOJsVzmvFFSpPRBGHp58eMP532XiEhVqsmFJuBEmqTvUlpZ2yVBYLJKtNycqU5IMBZK&#10;t9xCV5dBrnkP3tsmiMJwFfRK551WmTAGRt95I71w/otCZPZDURhhSZNSiM26r3bfHX6Di3OelJp3&#10;VZ2NYfAnRNHyWsKms6t33HKy1/VXrto608qowp5lqg1UUdSZcGeA07Dw0Wlutdp37ixl0pfdDBNA&#10;+winJ7vNfru/1d3n7qP20UPzTmV/GMAl6LsyObZjv/STya7/VeWQT763yh18KHSLLuBIZHD4Psz4&#10;isGSDAYjxtbhFtKQgW27YeE69gnIKsgSLmPRZrWiBMxxtJhs76fl8XLp1zIWLtEa8MTv62IdY8Pc&#10;QzGZA17meXh9rngnXBoM4vFRkzqHUBeUSN4CBp+gyrgsG0GiCKPC7WHeBKrxiBKpriuYJq60Vn0l&#10;eA5hMXeKkwXYMZCPf4T4G1jNQH8fKZ502thboVqCjZRqiN5lkN/fGetBnaZgQqW6qZsGxnnSSNJD&#10;4uIodguMauocjWgzutxdN5rcc2Sa+40ZOpnW1hb43tRtSjfzJJ4gHO9l7naxvG58G9LbSFeIHhIP&#10;7U7lDwCPVp7MID7QqJT+i5IeiJxS8+eea0FJ84sEiLdsuUTmu84yXkfQ0ceW3bGFywxcpdRS4pvX&#10;1qvFvtN1WcFOzJ1dqiuo/KJ2gGHKfFRjsFB8GOtIF988qhyoYl85juDEV/pjtqGWvBQbWbRFDJBW&#10;q1Hz5lJZYiEjITdsgxnjyczGLYuZW4WgjaaZjGG49evWK1/F/yUX4wnRL3iun9VAIicQR8widoDx&#10;KX+vRcrtYgOwAJqMRWuP2YQ0W63hMkSkF/Gpev1rTp5Qyt2VYubervQV2uxbkGjPR3ZENRhHsfU8&#10;nSiK1y26cJJ64t1zPtrEoNWO5yekn9Z5dy+89QtohR12AxTugaBPk423k4y3uLjggvXycyCLu4ff&#10;nixf6cvEFXjajeqy8II13/QvyhU7vAJXFvCwCf+nXPEvG1SF51LmLW/aw+vP3b/useyUbHzY42v8&#10;uO9mHf5+XPwNAAD//wMAUEsDBBQABgAIAAAAIQDgWg6Y4wAAAAwBAAAPAAAAZHJzL2Rvd25yZXYu&#10;eG1sTI/NasMwEITvhb6D2EJviazWzo9rOYTQ9hQCTQolN8Xa2CbWyliK7bx9lVN7HGaY+SZbjaZh&#10;PXautiRBTCNgSIXVNZUSvg8fkwUw5xVp1VhCCTd0sMofHzKVajvQF/Z7X7JQQi5VEirv25RzV1Ro&#10;lJvaFil4Z9sZ5YPsSq47NYRy0/CXKJpxo2oKC5VqcVNhcdlfjYTPQQ3rV/Heby/nze14SHY/W4FS&#10;Pj+N6zdgHkf/F4Y7fkCHPDCd7JW0Y03QQszCGS9hspwnwO6ROF7GwE4SknkEPM/4/xP5LwAAAP//&#10;AwBQSwECLQAUAAYACAAAACEAtoM4kv4AAADhAQAAEwAAAAAAAAAAAAAAAAAAAAAAW0NvbnRlbnRf&#10;VHlwZXNdLnhtbFBLAQItABQABgAIAAAAIQA4/SH/1gAAAJQBAAALAAAAAAAAAAAAAAAAAC8BAABf&#10;cmVscy8ucmVsc1BLAQItABQABgAIAAAAIQBMlwePfwMAAMYMAAAOAAAAAAAAAAAAAAAAAC4CAABk&#10;cnMvZTJvRG9jLnhtbFBLAQItABQABgAIAAAAIQDgWg6Y4wAAAAwBAAAPAAAAAAAAAAAAAAAAANkF&#10;AABkcnMvZG93bnJldi54bWxQSwUGAAAAAAQABADzAAAA6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0;width:2413;height:818" coordorigin="9151,720" coordsize="2009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389;top:1127;width:1678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2FB7024" w14:textId="7810D482" w:rsidR="00DB32FF" w:rsidRPr="00DB32FF" w:rsidRDefault="00DB32FF" w:rsidP="00DB32FF">
                              <w:r w:rsidRPr="00DB32FF">
                                <w:rPr>
                                  <w:rStyle w:val="Style2"/>
                                </w:rPr>
                                <w:t>MOPC-</w:t>
                              </w:r>
                              <w:r w:rsidR="00E33CE0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9850C1">
                                <w:rPr>
                                  <w:rStyle w:val="Style2"/>
                                </w:rPr>
                                <w:t>6</w:t>
                              </w:r>
                              <w:r w:rsidR="00E33CE0">
                                <w:rPr>
                                  <w:rStyle w:val="Style2"/>
                                </w:rPr>
                                <w:t>-00</w:t>
                              </w:r>
                              <w:r w:rsidR="005D1E5F">
                                <w:rPr>
                                  <w:rStyle w:val="Style2"/>
                                </w:rPr>
                                <w:t>35</w:t>
                              </w:r>
                            </w:p>
                          </w:sdtContent>
                        </w:sdt>
                        <w:p w14:paraId="1309E508" w14:textId="77777777" w:rsidR="009305ED" w:rsidRPr="00535962" w:rsidRDefault="009305ED" w:rsidP="009305ED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A0B08D2" w14:textId="77777777" w:rsidR="009305ED" w:rsidRPr="00535962" w:rsidRDefault="009305ED" w:rsidP="009305E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3E6C" w:rsidRPr="00390076">
        <w:rPr>
          <w:noProof/>
        </w:rPr>
        <w:drawing>
          <wp:anchor distT="0" distB="0" distL="114300" distR="114300" simplePos="0" relativeHeight="251703296" behindDoc="1" locked="0" layoutInCell="1" allowOverlap="1" wp14:anchorId="63922DC2" wp14:editId="392D456A">
            <wp:simplePos x="0" y="0"/>
            <wp:positionH relativeFrom="margin">
              <wp:posOffset>3609975</wp:posOffset>
            </wp:positionH>
            <wp:positionV relativeFrom="margin">
              <wp:posOffset>-631825</wp:posOffset>
            </wp:positionV>
            <wp:extent cx="1152525" cy="1091565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007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AA8A9C" wp14:editId="2FAE879C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055370" cy="429752"/>
                <wp:effectExtent l="0" t="0" r="0" b="889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4297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178AA9C" w14:textId="586A2849" w:rsidR="00BC61BD" w:rsidRPr="00BC61BD" w:rsidRDefault="0039007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9007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B986B4E" wp14:editId="21599A08">
                                      <wp:extent cx="822960" cy="274320"/>
                                      <wp:effectExtent l="0" t="0" r="0" b="0"/>
                                      <wp:docPr id="22" name="Imagen 2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22960" cy="2743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A8A9C" id="Text Box 2" o:spid="_x0000_s1031" type="#_x0000_t202" style="position:absolute;margin-left:-28.5pt;margin-top:-25.5pt;width:83.1pt;height:3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pt84wEAAKgDAAAOAAAAZHJzL2Uyb0RvYy54bWysU12P0zAQfEfiP1h+p0lDS7mo6em40yGk&#10;40M6+AGOYycWides3Sbl17N2er0Cb4gXy/Y6szOzk+31NPTsoNAbsBVfLnLOlJXQGNtW/NvX+1dv&#10;OfNB2Eb0YFXFj8rz693LF9vRlaqADvpGISMQ68vRVbwLwZVZ5mWnBuEX4JSlogYcRKAjtlmDYiT0&#10;oc+KPH+TjYCNQ5DKe7q9m4t8l/C1VjJ81tqrwPqKE7eQVkxrHddstxVli8J1Rp5oiH9gMQhjqekZ&#10;6k4EwfZo/oIajETwoMNCwpCB1kaqpIHULPM/1Dx2wqmkhczx7myT/3+w8tPh0X1BFqZ3MNEAkwjv&#10;HkB+98zCbSdsq24QYeyUaKjxMlqWjc6Xp0+j1b70EaQeP0JDQxb7AAlo0jhEV0gnI3QawPFsupoC&#10;k7Flvl6/3lBJUm1VXG3WRWohyqevHfrwXsHA4qbiSENN6OLw4ENkI8qnJ7GZhXvT92mwvf3tgh7G&#10;m8Q+Ep6ph6memGkqnvpGMTU0R5KDMMeF4k2bDvAnZyNFpeL+x16g4qz/YMmSq+VqFbOVDqv1pqAD&#10;Xlbqy4qwkqAqHjibt7dhzuPeoWk76jQPwcIN2ahNUvjM6kSf4pCEn6Ib83Z5Tq+ef7DdLwAAAP//&#10;AwBQSwMEFAAGAAgAAAAhAJJOGpfdAAAACgEAAA8AAABkcnMvZG93bnJldi54bWxMj81OwzAQhO9I&#10;vIO1SNxauxVtaYhTIRBXEOVH4raNt0lEvI5itwlvz+YEt2+0o9mZfDf6Vp2pj01gC4u5AUVcBtdw&#10;ZeH97Wl2CyomZIdtYLLwQxF2xeVFjpkLA7/SeZ8qJSEcM7RQp9RlWseyJo9xHjpiuR1D7zGJ7Cvt&#10;ehwk3Ld6acxae2xYPtTY0UNN5ff+5C18PB+/Pm/MS/XoV90QRqPZb7W111fj/R2oRGP6M8NUX6pD&#10;IZ0O4cQuqtbCbLWRLWmChcDkMNslqIPAegO6yPX/CcUvAAAA//8DAFBLAQItABQABgAIAAAAIQC2&#10;gziS/gAAAOEBAAATAAAAAAAAAAAAAAAAAAAAAABbQ29udGVudF9UeXBlc10ueG1sUEsBAi0AFAAG&#10;AAgAAAAhADj9If/WAAAAlAEAAAsAAAAAAAAAAAAAAAAALwEAAF9yZWxzLy5yZWxzUEsBAi0AFAAG&#10;AAgAAAAhAPO+m3zjAQAAqAMAAA4AAAAAAAAAAAAAAAAALgIAAGRycy9lMm9Eb2MueG1sUEsBAi0A&#10;FAAGAAgAAAAhAJJOGpf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178AA9C" w14:textId="586A2849" w:rsidR="00BC61BD" w:rsidRPr="00BC61BD" w:rsidRDefault="00390076">
                          <w:pPr>
                            <w:rPr>
                              <w:lang w:val="en-US"/>
                            </w:rPr>
                          </w:pPr>
                          <w:r w:rsidRPr="00390076">
                            <w:rPr>
                              <w:noProof/>
                            </w:rPr>
                            <w:drawing>
                              <wp:inline distT="0" distB="0" distL="0" distR="0" wp14:anchorId="7B986B4E" wp14:editId="21599A08">
                                <wp:extent cx="822960" cy="274320"/>
                                <wp:effectExtent l="0" t="0" r="0" b="0"/>
                                <wp:docPr id="22" name="Imagen 2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22960" cy="2743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A5C6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D13186" wp14:editId="0B1D825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6F95A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13186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6586F95A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3CE42CA5" w14:textId="59B0D9FB" w:rsidR="00535962" w:rsidRPr="00535962" w:rsidRDefault="00BD3E6C" w:rsidP="00535962">
      <w:r w:rsidRPr="00BD3E6C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660167" wp14:editId="35B6D9DD">
                <wp:simplePos x="0" y="0"/>
                <wp:positionH relativeFrom="column">
                  <wp:posOffset>2657475</wp:posOffset>
                </wp:positionH>
                <wp:positionV relativeFrom="paragraph">
                  <wp:posOffset>179705</wp:posOffset>
                </wp:positionV>
                <wp:extent cx="3037840" cy="279400"/>
                <wp:effectExtent l="0" t="0" r="3175" b="0"/>
                <wp:wrapNone/>
                <wp:docPr id="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86D34" w14:textId="77777777" w:rsidR="00BD3E6C" w:rsidRPr="002E1412" w:rsidRDefault="00703C8B" w:rsidP="00BD3E6C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</w:rPr>
                                        <w:alias w:val="Nombre de la Institución"/>
                                        <w:tag w:val="Nombre de la Institución"/>
                                        <w:id w:val="-1852169949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BD3E6C" w:rsidRPr="00D50055">
                                          <w:rPr>
                                            <w:rStyle w:val="Style6"/>
                                          </w:rPr>
                                          <w:t>Ministerio de Obras Públicas y Comunicaciones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60167" id="Text Box 16" o:spid="_x0000_s1033" type="#_x0000_t202" style="position:absolute;margin-left:209.25pt;margin-top:14.15pt;width:239.2pt;height:2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I5hkYt8AAAAJAQAADwAAAGRycy9k&#10;b3ducmV2LnhtbEyPy26DMBBF95X6D9ZE6qZqTEjCqwxRW6lVt0nzAQM4gILHCDuB/H3dVbMc3aN7&#10;z+S7WffiqkbbGUZYLQMQiitTd9wgHH8+XxIQ1hHX1BtWCDdlYVc8PuSU1WbivboeXCN8CduMEFrn&#10;hkxKW7VKk12aQbHPTmbU5Pw5NrIeafLlupdhEERSU8d+oaVBfbSqOh8uGuH0PT1v06n8csd4v4ne&#10;qYtLc0N8WsxvryCcmt0/DH/6Xh0K71SaC9dW9AibVbL1KEKYrEF4IEmjFESJEIdrkEUu7z8ofgEA&#10;AP//AwBQSwECLQAUAAYACAAAACEAtoM4kv4AAADhAQAAEwAAAAAAAAAAAAAAAAAAAAAAW0NvbnRl&#10;bnRfVHlwZXNdLnhtbFBLAQItABQABgAIAAAAIQA4/SH/1gAAAJQBAAALAAAAAAAAAAAAAAAAAC8B&#10;AABfcmVscy8ucmVsc1BLAQItABQABgAIAAAAIQCtl0tO9wEAANEDAAAOAAAAAAAAAAAAAAAAAC4C&#10;AABkcnMvZTJvRG9jLnhtbFBLAQItABQABgAIAAAAIQAjmGRi3wAAAAkBAAAPAAAAAAAAAAAAAAAA&#10;AFEEAABkcnMvZG93bnJldi54bWxQSwUGAAAAAAQABADzAAAAXQUAAAAA&#10;" stroked="f">
                <v:textbox>
                  <w:txbxContent>
                    <w:p w14:paraId="6C586D34" w14:textId="77777777" w:rsidR="00BD3E6C" w:rsidRPr="002E1412" w:rsidRDefault="000A6353" w:rsidP="00BD3E6C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1852169949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BD3E6C" w:rsidRPr="00D50055">
                                    <w:rPr>
                                      <w:rStyle w:val="Style6"/>
                                    </w:rPr>
                                    <w:t>Ministerio de Obras Públicas y Comunicaciones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A5C6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7FBF44" wp14:editId="4FC10729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5E31F0" w14:textId="77777777" w:rsidR="0026335F" w:rsidRPr="0026335F" w:rsidRDefault="00703C8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FBF44" id="Text Box 12" o:spid="_x0000_s1034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DHBNrj3gAAAAoBAAAPAAAAZHJzL2Rvd25yZXYueG1sTI/LTsMwEEX3&#10;SPyDNUjsqN02oSSNUyEQWxDlIXXnxtMkajyOYrcJf890BavR1RzdR7GZXCfOOITWk4b5TIFAqrxt&#10;qdbw+fFy9wAiREPWdJ5Qww8G2JTXV4XJrR/pHc/bWAs2oZAbDU2MfS5lqBp0Jsx8j8S/gx+ciSyH&#10;WtrBjGzuOrlQ6l460xInNKbHpwar4/bkNHy9HnbfiXqrn13aj35Sklwmtb69mR7XICJO8Q+GS32u&#10;DiV32vsT2SA61vNslTKrIeVzAZLlitftNSTZEmRZyP8Tyl8AAAD//wMAUEsBAi0AFAAGAAgAAAAh&#10;ALaDOJL+AAAA4QEAABMAAAAAAAAAAAAAAAAAAAAAAFtDb250ZW50X1R5cGVzXS54bWxQSwECLQAU&#10;AAYACAAAACEAOP0h/9YAAACUAQAACwAAAAAAAAAAAAAAAAAvAQAAX3JlbHMvLnJlbHNQSwECLQAU&#10;AAYACAAAACEAEbCIp+QBAACoAwAADgAAAAAAAAAAAAAAAAAuAgAAZHJzL2Uyb0RvYy54bWxQSwEC&#10;LQAUAAYACAAAACEAxwTa494AAAAKAQAADwAAAAAAAAAAAAAAAAA+BAAAZHJzL2Rvd25yZXYueG1s&#10;UEsFBgAAAAAEAAQA8wAAAEkFAAAAAA==&#10;" filled="f" stroked="f">
                <v:textbox>
                  <w:txbxContent>
                    <w:p w14:paraId="1C5E31F0" w14:textId="77777777" w:rsidR="0026335F" w:rsidRPr="0026335F" w:rsidRDefault="000A63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912E5EA" w14:textId="38B5813A" w:rsidR="00390076" w:rsidRDefault="00EA5C60" w:rsidP="005D1E5F">
      <w:pPr>
        <w:tabs>
          <w:tab w:val="left" w:pos="10155"/>
        </w:tabs>
        <w:rPr>
          <w:caps/>
          <w:sz w:val="20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6C34C4" wp14:editId="1C98D19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F44F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5F787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11E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C34C4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/QqWn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8F44F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5F787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411E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390076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DC5FB9" wp14:editId="25D6A5E2">
                <wp:simplePos x="0" y="0"/>
                <wp:positionH relativeFrom="column">
                  <wp:posOffset>3181350</wp:posOffset>
                </wp:positionH>
                <wp:positionV relativeFrom="paragraph">
                  <wp:posOffset>175260</wp:posOffset>
                </wp:positionV>
                <wp:extent cx="2085975" cy="276225"/>
                <wp:effectExtent l="0" t="0" r="952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CC2F9" w14:textId="77777777" w:rsidR="00F7443C" w:rsidRPr="004767CC" w:rsidRDefault="00703C8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C5FB9" id="Text Box 18" o:spid="_x0000_s1036" type="#_x0000_t202" style="position:absolute;margin-left:250.5pt;margin-top:13.8pt;width:164.25pt;height:21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RJ+AEAANEDAAAOAAAAZHJzL2Uyb0RvYy54bWysU1Fv0zAQfkfiP1h+p2mjdt2iptPoVIQ0&#10;GNLgBziOk1g4PnN2m4xfz9npugJviDxYPp/93X3ffdncjr1hR4Vegy35YjbnTFkJtbZtyb993b+7&#10;5swHYWthwKqSPyvPb7dv32wGV6gcOjC1QkYg1heDK3kXgiuyzMtO9cLPwClLyQawF4FCbLMaxUDo&#10;vcny+fwqGwBrhyCV93R6PyX5NuE3jZLhsWm8CsyUnHoLacW0VnHNthtRtChcp+WpDfEPXfRCWyp6&#10;hroXQbAD6r+gei0RPDRhJqHPoGm0VIkDsVnM/2Dz1AmnEhcSx7uzTP7/wcrPxyf3BVkY38NIA0wk&#10;vHsA+d0zC7tO2FbdIcLQKVFT4UWULBucL05Po9S+8BGkGj5BTUMWhwAJaGywj6oQT0boNIDns+hq&#10;DEzSYT6/Xt2sV5xJyuXrqzxfpRKieHnt0IcPCnoWNyVHGmpCF8cHH2I3oni5Eot5MLrea2NSgG21&#10;M8iOggywT98J/bdrxsbLFuKzCTGeJJqR2cQxjNXIdF3ydYSIrCuon4k3wuQr+g9o0wH+5GwgT5Xc&#10;/zgIVJyZj5a0u1ksl9GEKViu1jkFeJmpLjPCSoIqeeBs2u7CZNyDQ912VGmaloU70rvRSYrXrk7t&#10;k2+SQiePR2NexunW65+4/QUAAP//AwBQSwMEFAAGAAgAAAAhAPajNHbeAAAACQEAAA8AAABkcnMv&#10;ZG93bnJldi54bWxMj0FPg0AUhO8m/ofNM/Fi7AIRaClLoyYar639AQ/2FUjZt4TdFvrvXU96nMxk&#10;5ptyt5hBXGlyvWUF8SoCQdxY3XOr4Pj98bwG4TyyxsEyKbiRg111f1dioe3Me7oefCtCCbsCFXTe&#10;j4WUrunIoFvZkTh4JzsZ9EFOrdQTzqHcDDKJokwa7DksdDjSe0fN+XAxCk5f81O6metPf8z3L9kb&#10;9nltb0o9PiyvWxCeFv8Xhl/8gA5VYKrthbUTg4I0isMXryDJMxAhsE42KYhaQR7HIKtS/n9Q/QAA&#10;AP//AwBQSwECLQAUAAYACAAAACEAtoM4kv4AAADhAQAAEwAAAAAAAAAAAAAAAAAAAAAAW0NvbnRl&#10;bnRfVHlwZXNdLnhtbFBLAQItABQABgAIAAAAIQA4/SH/1gAAAJQBAAALAAAAAAAAAAAAAAAAAC8B&#10;AABfcmVscy8ucmVsc1BLAQItABQABgAIAAAAIQDtHpRJ+AEAANEDAAAOAAAAAAAAAAAAAAAAAC4C&#10;AABkcnMvZTJvRG9jLnhtbFBLAQItABQABgAIAAAAIQD2ozR23gAAAAkBAAAPAAAAAAAAAAAAAAAA&#10;AFIEAABkcnMvZG93bnJldi54bWxQSwUGAAAAAAQABADzAAAAXQUAAAAA&#10;" stroked="f">
                <v:textbox>
                  <w:txbxContent>
                    <w:p w14:paraId="627CC2F9" w14:textId="77777777" w:rsidR="00F7443C" w:rsidRPr="004767CC" w:rsidRDefault="000A635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D1E5F">
        <w:rPr>
          <w:caps/>
          <w:sz w:val="20"/>
        </w:rPr>
        <w:tab/>
      </w:r>
    </w:p>
    <w:p w14:paraId="20B65AD1" w14:textId="73C21E5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86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35"/>
        <w:gridCol w:w="5494"/>
        <w:gridCol w:w="1255"/>
        <w:gridCol w:w="1255"/>
        <w:gridCol w:w="1673"/>
        <w:gridCol w:w="1534"/>
        <w:gridCol w:w="1816"/>
      </w:tblGrid>
      <w:tr w:rsidR="0037246F" w14:paraId="57DDF0BE" w14:textId="77777777" w:rsidTr="00AB13A7">
        <w:trPr>
          <w:trHeight w:val="531"/>
          <w:jc w:val="center"/>
        </w:trPr>
        <w:tc>
          <w:tcPr>
            <w:tcW w:w="835" w:type="dxa"/>
            <w:vAlign w:val="center"/>
          </w:tcPr>
          <w:p w14:paraId="0EC6C9D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494" w:type="dxa"/>
            <w:vAlign w:val="center"/>
          </w:tcPr>
          <w:p w14:paraId="7B39DC4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55" w:type="dxa"/>
            <w:vAlign w:val="center"/>
          </w:tcPr>
          <w:p w14:paraId="75C458D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08915A9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55" w:type="dxa"/>
            <w:vAlign w:val="center"/>
          </w:tcPr>
          <w:p w14:paraId="4B4C4F8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73" w:type="dxa"/>
            <w:vAlign w:val="center"/>
          </w:tcPr>
          <w:p w14:paraId="4992F81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34" w:type="dxa"/>
            <w:vAlign w:val="center"/>
          </w:tcPr>
          <w:p w14:paraId="264501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13" w:type="dxa"/>
            <w:vAlign w:val="center"/>
          </w:tcPr>
          <w:p w14:paraId="4053548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633905C" w14:textId="77777777" w:rsidTr="00AB13A7">
        <w:trPr>
          <w:trHeight w:val="433"/>
          <w:jc w:val="center"/>
        </w:trPr>
        <w:tc>
          <w:tcPr>
            <w:tcW w:w="835" w:type="dxa"/>
          </w:tcPr>
          <w:p w14:paraId="786989F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03DF3DAD" w14:textId="77777777" w:rsidR="0037246F" w:rsidRDefault="0037246F" w:rsidP="00BB657B">
            <w:pPr>
              <w:spacing w:after="0" w:line="240" w:lineRule="auto"/>
            </w:pPr>
          </w:p>
          <w:p w14:paraId="264DC1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FF515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835661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3998BE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749985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40B18B2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69E10F5" w14:textId="77777777" w:rsidTr="00AB13A7">
        <w:trPr>
          <w:trHeight w:val="452"/>
          <w:jc w:val="center"/>
        </w:trPr>
        <w:tc>
          <w:tcPr>
            <w:tcW w:w="835" w:type="dxa"/>
          </w:tcPr>
          <w:p w14:paraId="333600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39C4AC03" w14:textId="77777777" w:rsidR="0037246F" w:rsidRDefault="0037246F" w:rsidP="00BB657B">
            <w:pPr>
              <w:spacing w:after="0" w:line="240" w:lineRule="auto"/>
            </w:pPr>
          </w:p>
          <w:p w14:paraId="4907CDA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4B693BF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F2F14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6C3FD5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67DC1B3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20E38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BFD6DF0" w14:textId="77777777" w:rsidTr="00AB13A7">
        <w:trPr>
          <w:trHeight w:val="452"/>
          <w:jc w:val="center"/>
        </w:trPr>
        <w:tc>
          <w:tcPr>
            <w:tcW w:w="835" w:type="dxa"/>
          </w:tcPr>
          <w:p w14:paraId="28FD7C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1FAC36C7" w14:textId="77777777" w:rsidR="0037246F" w:rsidRDefault="0037246F" w:rsidP="00BB657B">
            <w:pPr>
              <w:spacing w:after="0" w:line="240" w:lineRule="auto"/>
            </w:pPr>
          </w:p>
          <w:p w14:paraId="2CBE39E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18BF0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73A6194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4625424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1E6BF3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2E67B7A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E75B01A" w14:textId="77777777" w:rsidTr="00AB13A7">
        <w:trPr>
          <w:trHeight w:val="452"/>
          <w:jc w:val="center"/>
        </w:trPr>
        <w:tc>
          <w:tcPr>
            <w:tcW w:w="835" w:type="dxa"/>
          </w:tcPr>
          <w:p w14:paraId="246F7C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63F8210C" w14:textId="77777777" w:rsidR="0037246F" w:rsidRDefault="0037246F" w:rsidP="00BB657B">
            <w:pPr>
              <w:spacing w:after="0" w:line="240" w:lineRule="auto"/>
            </w:pPr>
          </w:p>
          <w:p w14:paraId="4118A7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69CC469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5CBD6F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6A653D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4905F8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050DD37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8586071" w14:textId="77777777" w:rsidTr="00AB13A7">
        <w:trPr>
          <w:trHeight w:val="452"/>
          <w:jc w:val="center"/>
        </w:trPr>
        <w:tc>
          <w:tcPr>
            <w:tcW w:w="835" w:type="dxa"/>
          </w:tcPr>
          <w:p w14:paraId="03F1C0A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494" w:type="dxa"/>
          </w:tcPr>
          <w:p w14:paraId="6C793743" w14:textId="77777777" w:rsidR="0037246F" w:rsidRDefault="0037246F" w:rsidP="00BB657B">
            <w:pPr>
              <w:spacing w:after="0" w:line="240" w:lineRule="auto"/>
            </w:pPr>
          </w:p>
          <w:p w14:paraId="0149E8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B70C91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55" w:type="dxa"/>
          </w:tcPr>
          <w:p w14:paraId="00E005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673" w:type="dxa"/>
          </w:tcPr>
          <w:p w14:paraId="2D4D308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34" w:type="dxa"/>
          </w:tcPr>
          <w:p w14:paraId="054BB9A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13" w:type="dxa"/>
          </w:tcPr>
          <w:p w14:paraId="451EC42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D8098C5" w14:textId="77777777" w:rsidTr="00AB13A7">
        <w:trPr>
          <w:trHeight w:val="452"/>
          <w:jc w:val="center"/>
        </w:trPr>
        <w:tc>
          <w:tcPr>
            <w:tcW w:w="13862" w:type="dxa"/>
            <w:gridSpan w:val="7"/>
          </w:tcPr>
          <w:p w14:paraId="01789916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0A957FC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45434F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971A62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7FF190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0F56CB9C" w14:textId="4673F5E0" w:rsidR="0037246F" w:rsidRDefault="0037246F" w:rsidP="00390076">
      <w:pPr>
        <w:pStyle w:val="Textoindependiente"/>
        <w:spacing w:line="276" w:lineRule="auto"/>
        <w:ind w:right="66"/>
        <w:jc w:val="center"/>
        <w:rPr>
          <w:sz w:val="20"/>
          <w:szCs w:val="20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CDCA6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./…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… </w:t>
      </w:r>
      <w:r w:rsidRPr="00403697">
        <w:rPr>
          <w:color w:val="FF0000"/>
          <w:sz w:val="20"/>
          <w:szCs w:val="20"/>
        </w:rPr>
        <w:t>fecha</w:t>
      </w:r>
      <w:r w:rsidR="00EA5C6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C9A574" wp14:editId="11DD2B8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537E5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9A574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A9537E5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19BC" w14:textId="77777777" w:rsidR="00703C8B" w:rsidRDefault="00703C8B" w:rsidP="001007E7">
      <w:pPr>
        <w:spacing w:after="0" w:line="240" w:lineRule="auto"/>
      </w:pPr>
      <w:r>
        <w:separator/>
      </w:r>
    </w:p>
  </w:endnote>
  <w:endnote w:type="continuationSeparator" w:id="0">
    <w:p w14:paraId="320FD0F6" w14:textId="77777777" w:rsidR="00703C8B" w:rsidRDefault="00703C8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AE96A" w14:textId="77777777" w:rsidR="001007E7" w:rsidRDefault="00EA5C6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7B53B09" wp14:editId="1EA6945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2109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0345C43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3C4285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7B53B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EB2109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0345C43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3C4285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C797DAB" w14:textId="77777777" w:rsidR="001007E7" w:rsidRDefault="00EA5C6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94F5A3" wp14:editId="28A064FA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76929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94F5A3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8276929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BD6F41F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C4EA0EA" wp14:editId="5F7FFF88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0600B6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03BFC" w14:textId="77777777" w:rsidR="00703C8B" w:rsidRDefault="00703C8B" w:rsidP="001007E7">
      <w:pPr>
        <w:spacing w:after="0" w:line="240" w:lineRule="auto"/>
      </w:pPr>
      <w:r>
        <w:separator/>
      </w:r>
    </w:p>
  </w:footnote>
  <w:footnote w:type="continuationSeparator" w:id="0">
    <w:p w14:paraId="63AC6B61" w14:textId="77777777" w:rsidR="00703C8B" w:rsidRDefault="00703C8B" w:rsidP="001007E7">
      <w:pPr>
        <w:spacing w:after="0" w:line="240" w:lineRule="auto"/>
      </w:pPr>
      <w:r>
        <w:continuationSeparator/>
      </w:r>
    </w:p>
  </w:footnote>
  <w:footnote w:id="1">
    <w:p w14:paraId="4C7AEC08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2BDD0C4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0CA7"/>
    <w:rsid w:val="00034DD9"/>
    <w:rsid w:val="00045E73"/>
    <w:rsid w:val="000512E2"/>
    <w:rsid w:val="000513EE"/>
    <w:rsid w:val="00071A77"/>
    <w:rsid w:val="0008589A"/>
    <w:rsid w:val="000A560B"/>
    <w:rsid w:val="000A6353"/>
    <w:rsid w:val="000C7C2F"/>
    <w:rsid w:val="000D1090"/>
    <w:rsid w:val="000E43B4"/>
    <w:rsid w:val="001007E7"/>
    <w:rsid w:val="001020C0"/>
    <w:rsid w:val="0011111D"/>
    <w:rsid w:val="00123B8D"/>
    <w:rsid w:val="00130F4C"/>
    <w:rsid w:val="0015159D"/>
    <w:rsid w:val="00157600"/>
    <w:rsid w:val="00170EC5"/>
    <w:rsid w:val="00181710"/>
    <w:rsid w:val="00182B12"/>
    <w:rsid w:val="00194FF2"/>
    <w:rsid w:val="001B2C9E"/>
    <w:rsid w:val="001D55C3"/>
    <w:rsid w:val="001F3D6D"/>
    <w:rsid w:val="001F73A7"/>
    <w:rsid w:val="00200073"/>
    <w:rsid w:val="002117B3"/>
    <w:rsid w:val="002420D5"/>
    <w:rsid w:val="00253DBA"/>
    <w:rsid w:val="0026335F"/>
    <w:rsid w:val="002860A4"/>
    <w:rsid w:val="002971F5"/>
    <w:rsid w:val="002C2346"/>
    <w:rsid w:val="002C4A7E"/>
    <w:rsid w:val="002D3FA0"/>
    <w:rsid w:val="002E1412"/>
    <w:rsid w:val="00313759"/>
    <w:rsid w:val="00314023"/>
    <w:rsid w:val="0031441A"/>
    <w:rsid w:val="00315957"/>
    <w:rsid w:val="00351DE8"/>
    <w:rsid w:val="003547E4"/>
    <w:rsid w:val="0037246F"/>
    <w:rsid w:val="00380868"/>
    <w:rsid w:val="00390076"/>
    <w:rsid w:val="003A4539"/>
    <w:rsid w:val="003A7846"/>
    <w:rsid w:val="003B29C3"/>
    <w:rsid w:val="003B38E0"/>
    <w:rsid w:val="003C0283"/>
    <w:rsid w:val="003C758D"/>
    <w:rsid w:val="003C7659"/>
    <w:rsid w:val="003F556F"/>
    <w:rsid w:val="003F6BB1"/>
    <w:rsid w:val="00403697"/>
    <w:rsid w:val="0042490F"/>
    <w:rsid w:val="00426513"/>
    <w:rsid w:val="00444E7A"/>
    <w:rsid w:val="00466B9C"/>
    <w:rsid w:val="0047254B"/>
    <w:rsid w:val="00473E6F"/>
    <w:rsid w:val="004767CC"/>
    <w:rsid w:val="0049643D"/>
    <w:rsid w:val="004C4743"/>
    <w:rsid w:val="004E4F9F"/>
    <w:rsid w:val="004F034E"/>
    <w:rsid w:val="004F72A8"/>
    <w:rsid w:val="00502671"/>
    <w:rsid w:val="00503A3B"/>
    <w:rsid w:val="00523128"/>
    <w:rsid w:val="00535962"/>
    <w:rsid w:val="00561BB0"/>
    <w:rsid w:val="005B2935"/>
    <w:rsid w:val="005B442B"/>
    <w:rsid w:val="005D0D63"/>
    <w:rsid w:val="005D1E5F"/>
    <w:rsid w:val="005D3979"/>
    <w:rsid w:val="005D44D2"/>
    <w:rsid w:val="005D55E1"/>
    <w:rsid w:val="005F152E"/>
    <w:rsid w:val="005F33FD"/>
    <w:rsid w:val="005F7876"/>
    <w:rsid w:val="00600082"/>
    <w:rsid w:val="00611A07"/>
    <w:rsid w:val="0062592A"/>
    <w:rsid w:val="0063514C"/>
    <w:rsid w:val="006411E7"/>
    <w:rsid w:val="006506D0"/>
    <w:rsid w:val="00651E48"/>
    <w:rsid w:val="006622CF"/>
    <w:rsid w:val="006709BC"/>
    <w:rsid w:val="006900DA"/>
    <w:rsid w:val="006D5AB7"/>
    <w:rsid w:val="006E3E72"/>
    <w:rsid w:val="00702C33"/>
    <w:rsid w:val="00703C8B"/>
    <w:rsid w:val="00754BFC"/>
    <w:rsid w:val="00757E3D"/>
    <w:rsid w:val="00780880"/>
    <w:rsid w:val="007B4164"/>
    <w:rsid w:val="007B6F6F"/>
    <w:rsid w:val="007B7F97"/>
    <w:rsid w:val="007C0454"/>
    <w:rsid w:val="007C500C"/>
    <w:rsid w:val="007C6153"/>
    <w:rsid w:val="007E41C1"/>
    <w:rsid w:val="00801984"/>
    <w:rsid w:val="008058AE"/>
    <w:rsid w:val="00810515"/>
    <w:rsid w:val="0083342F"/>
    <w:rsid w:val="00841F54"/>
    <w:rsid w:val="0085430A"/>
    <w:rsid w:val="00854B4F"/>
    <w:rsid w:val="008579FE"/>
    <w:rsid w:val="0087088F"/>
    <w:rsid w:val="008B3AE5"/>
    <w:rsid w:val="008E3262"/>
    <w:rsid w:val="009002B4"/>
    <w:rsid w:val="00917CDD"/>
    <w:rsid w:val="009305ED"/>
    <w:rsid w:val="009353DD"/>
    <w:rsid w:val="00957FDA"/>
    <w:rsid w:val="009773D3"/>
    <w:rsid w:val="00984A20"/>
    <w:rsid w:val="009850C1"/>
    <w:rsid w:val="009A2AEC"/>
    <w:rsid w:val="009B0931"/>
    <w:rsid w:val="009C23D9"/>
    <w:rsid w:val="009D527D"/>
    <w:rsid w:val="009E0472"/>
    <w:rsid w:val="00A16099"/>
    <w:rsid w:val="00A24343"/>
    <w:rsid w:val="00A26110"/>
    <w:rsid w:val="00A352B1"/>
    <w:rsid w:val="00A428D2"/>
    <w:rsid w:val="00A640BD"/>
    <w:rsid w:val="00A7761D"/>
    <w:rsid w:val="00A80334"/>
    <w:rsid w:val="00A92B01"/>
    <w:rsid w:val="00A945CE"/>
    <w:rsid w:val="00AA1212"/>
    <w:rsid w:val="00AA2AD3"/>
    <w:rsid w:val="00AA7C22"/>
    <w:rsid w:val="00AB13A7"/>
    <w:rsid w:val="00AB4966"/>
    <w:rsid w:val="00AB606E"/>
    <w:rsid w:val="00AC7631"/>
    <w:rsid w:val="00AD7919"/>
    <w:rsid w:val="00AE4FB2"/>
    <w:rsid w:val="00AE7314"/>
    <w:rsid w:val="00AF0D2F"/>
    <w:rsid w:val="00B07FA9"/>
    <w:rsid w:val="00B11729"/>
    <w:rsid w:val="00B3101F"/>
    <w:rsid w:val="00B35B8C"/>
    <w:rsid w:val="00B420BA"/>
    <w:rsid w:val="00B61D08"/>
    <w:rsid w:val="00B62EEF"/>
    <w:rsid w:val="00B71758"/>
    <w:rsid w:val="00B9237C"/>
    <w:rsid w:val="00B97B51"/>
    <w:rsid w:val="00BA414C"/>
    <w:rsid w:val="00BC1D0C"/>
    <w:rsid w:val="00BC61BD"/>
    <w:rsid w:val="00BD3E6C"/>
    <w:rsid w:val="00BE4FB0"/>
    <w:rsid w:val="00BF1AD5"/>
    <w:rsid w:val="00C01CBF"/>
    <w:rsid w:val="00C0412E"/>
    <w:rsid w:val="00C3105A"/>
    <w:rsid w:val="00C5756B"/>
    <w:rsid w:val="00C66D08"/>
    <w:rsid w:val="00CA4661"/>
    <w:rsid w:val="00CB51F5"/>
    <w:rsid w:val="00CB6631"/>
    <w:rsid w:val="00CD62FB"/>
    <w:rsid w:val="00CE67A3"/>
    <w:rsid w:val="00D12060"/>
    <w:rsid w:val="00D217C7"/>
    <w:rsid w:val="00D24FA7"/>
    <w:rsid w:val="00D41B00"/>
    <w:rsid w:val="00D45CF4"/>
    <w:rsid w:val="00D516E1"/>
    <w:rsid w:val="00D6351A"/>
    <w:rsid w:val="00D64696"/>
    <w:rsid w:val="00D90D49"/>
    <w:rsid w:val="00DA2D2F"/>
    <w:rsid w:val="00DB32FF"/>
    <w:rsid w:val="00DB46F1"/>
    <w:rsid w:val="00DB65FD"/>
    <w:rsid w:val="00DC1CE8"/>
    <w:rsid w:val="00DC5D96"/>
    <w:rsid w:val="00DD1CB8"/>
    <w:rsid w:val="00DD4F3E"/>
    <w:rsid w:val="00E13E55"/>
    <w:rsid w:val="00E27940"/>
    <w:rsid w:val="00E3360B"/>
    <w:rsid w:val="00E33CE0"/>
    <w:rsid w:val="00E63819"/>
    <w:rsid w:val="00E72586"/>
    <w:rsid w:val="00E869D5"/>
    <w:rsid w:val="00E96D05"/>
    <w:rsid w:val="00EA5C60"/>
    <w:rsid w:val="00EA68EE"/>
    <w:rsid w:val="00EA7406"/>
    <w:rsid w:val="00EB128A"/>
    <w:rsid w:val="00EC6E38"/>
    <w:rsid w:val="00F116C5"/>
    <w:rsid w:val="00F2107D"/>
    <w:rsid w:val="00F225BF"/>
    <w:rsid w:val="00F25B99"/>
    <w:rsid w:val="00F4086F"/>
    <w:rsid w:val="00F53753"/>
    <w:rsid w:val="00F7167E"/>
    <w:rsid w:val="00F7443C"/>
    <w:rsid w:val="00F81A11"/>
    <w:rsid w:val="00FA72B8"/>
    <w:rsid w:val="00FC280C"/>
    <w:rsid w:val="00FC2870"/>
    <w:rsid w:val="00FD7E33"/>
    <w:rsid w:val="00FF3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3EDCA70"/>
  <w15:docId w15:val="{5828312E-AA31-4A6D-9765-1B5DA8C0A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3DF8-2317-4959-9E62-6E6004A8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20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George Virgilio Coronado Suarez</cp:lastModifiedBy>
  <cp:revision>54</cp:revision>
  <cp:lastPrinted>2011-03-04T18:27:00Z</cp:lastPrinted>
  <dcterms:created xsi:type="dcterms:W3CDTF">2020-01-27T14:50:00Z</dcterms:created>
  <dcterms:modified xsi:type="dcterms:W3CDTF">2026-09-10T16:22:00Z</dcterms:modified>
</cp:coreProperties>
</file>